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A0CCB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18F9B392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Tehidy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</w:t>
      </w:r>
    </w:p>
    <w:p w14:paraId="3E6AAA20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0D6F69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77C432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detinue of charters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Tynten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8AE7CB8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F36E6C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DFD4F7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9D642" w14:textId="77777777" w:rsidR="00CA665E" w:rsidRDefault="00CA665E" w:rsidP="00CA6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2022</w:t>
      </w:r>
    </w:p>
    <w:p w14:paraId="19A490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5FBBA" w14:textId="77777777" w:rsidR="00CA665E" w:rsidRDefault="00CA665E" w:rsidP="009139A6">
      <w:r>
        <w:separator/>
      </w:r>
    </w:p>
  </w:endnote>
  <w:endnote w:type="continuationSeparator" w:id="0">
    <w:p w14:paraId="0DBBB5A2" w14:textId="77777777" w:rsidR="00CA665E" w:rsidRDefault="00CA66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1A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530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AA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7702A" w14:textId="77777777" w:rsidR="00CA665E" w:rsidRDefault="00CA665E" w:rsidP="009139A6">
      <w:r>
        <w:separator/>
      </w:r>
    </w:p>
  </w:footnote>
  <w:footnote w:type="continuationSeparator" w:id="0">
    <w:p w14:paraId="0E6F1403" w14:textId="77777777" w:rsidR="00CA665E" w:rsidRDefault="00CA66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BB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AE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C5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5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665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D02C1"/>
  <w15:chartTrackingRefBased/>
  <w15:docId w15:val="{3652C88B-5145-4BCB-84C7-6826A901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66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2022-06-29T19:09:00Z</dcterms:created>
  <dcterms:modified xsi:type="dcterms:W3CDTF">2022-06-29T19:10:00Z</dcterms:modified>
</cp:coreProperties>
</file>